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768" w:rsidRDefault="00D31768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D31768" w:rsidRPr="004C163C" w:rsidRDefault="00D31768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D31768" w:rsidRPr="004B444B" w:rsidRDefault="00D31768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D31768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D31768" w:rsidRPr="004B444B" w:rsidRDefault="00D31768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D31768" w:rsidRDefault="00D31768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D31768" w:rsidRPr="00E61551" w:rsidRDefault="00D31768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D31768" w:rsidRPr="00AE0107" w:rsidRDefault="00D31768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>Rewitalizacja terenu boiska w Przybyszewie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D31768" w:rsidRPr="00275863" w:rsidRDefault="00D31768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D31768" w:rsidRPr="00237778" w:rsidRDefault="00D3176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D31768" w:rsidRPr="00237778" w:rsidRDefault="00D3176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D31768" w:rsidRDefault="00D3176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D31768" w:rsidRPr="00237778" w:rsidRDefault="00D3176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D31768" w:rsidRDefault="00D3176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D31768" w:rsidRDefault="00D3176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D31768" w:rsidRPr="00237778" w:rsidRDefault="00D3176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D31768" w:rsidRPr="00237778" w:rsidRDefault="00D3176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31768" w:rsidRDefault="00D3176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D31768" w:rsidRDefault="00D3176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D31768" w:rsidRPr="00237778" w:rsidRDefault="00D3176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D31768" w:rsidRDefault="00D3176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31768" w:rsidRDefault="00D3176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D31768" w:rsidRDefault="00D3176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D31768" w:rsidRDefault="00D3176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D31768" w:rsidRDefault="00D3176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D31768" w:rsidRDefault="00D3176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D31768" w:rsidRPr="00B945C8" w:rsidRDefault="00D3176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D31768" w:rsidRPr="004C163C" w:rsidRDefault="00D31768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D31768" w:rsidRPr="004C163C" w:rsidSect="004C163C">
      <w:headerReference w:type="default" r:id="rId6"/>
      <w:footerReference w:type="default" r:id="rId7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768" w:rsidRDefault="00D3176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D31768" w:rsidRDefault="00D3176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768" w:rsidRDefault="00D31768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pt;height:60p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768" w:rsidRDefault="00D3176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D31768" w:rsidRDefault="00D31768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768" w:rsidRDefault="00D31768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P.271.13.2025</w:t>
    </w:r>
  </w:p>
  <w:p w:rsidR="00D31768" w:rsidRPr="00237778" w:rsidRDefault="00D31768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83854"/>
    <w:rsid w:val="0019207B"/>
    <w:rsid w:val="001945E7"/>
    <w:rsid w:val="001B01D4"/>
    <w:rsid w:val="001C0C77"/>
    <w:rsid w:val="001E45F4"/>
    <w:rsid w:val="00236D9D"/>
    <w:rsid w:val="00237778"/>
    <w:rsid w:val="00267068"/>
    <w:rsid w:val="00275863"/>
    <w:rsid w:val="00277B39"/>
    <w:rsid w:val="002B1296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94BCE"/>
    <w:rsid w:val="004B444B"/>
    <w:rsid w:val="004C163C"/>
    <w:rsid w:val="004D4154"/>
    <w:rsid w:val="004D643A"/>
    <w:rsid w:val="004E32E9"/>
    <w:rsid w:val="00536957"/>
    <w:rsid w:val="005462DA"/>
    <w:rsid w:val="005670FC"/>
    <w:rsid w:val="005842C5"/>
    <w:rsid w:val="00594C52"/>
    <w:rsid w:val="005A7C3F"/>
    <w:rsid w:val="005B26CE"/>
    <w:rsid w:val="005B3600"/>
    <w:rsid w:val="005D1B38"/>
    <w:rsid w:val="005D6DC5"/>
    <w:rsid w:val="005F015E"/>
    <w:rsid w:val="005F2313"/>
    <w:rsid w:val="00607622"/>
    <w:rsid w:val="00616D96"/>
    <w:rsid w:val="00645020"/>
    <w:rsid w:val="00675691"/>
    <w:rsid w:val="00681A87"/>
    <w:rsid w:val="00686727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8067E0"/>
    <w:rsid w:val="00814084"/>
    <w:rsid w:val="00817F8E"/>
    <w:rsid w:val="00820C2C"/>
    <w:rsid w:val="008304DC"/>
    <w:rsid w:val="008554A8"/>
    <w:rsid w:val="0086602B"/>
    <w:rsid w:val="008A5647"/>
    <w:rsid w:val="008B6645"/>
    <w:rsid w:val="008C3FC8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C7C4A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37597"/>
    <w:rsid w:val="00B672DE"/>
    <w:rsid w:val="00B86BA5"/>
    <w:rsid w:val="00B945C8"/>
    <w:rsid w:val="00B978FD"/>
    <w:rsid w:val="00BA5965"/>
    <w:rsid w:val="00BE3978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27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207</Words>
  <Characters>1246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41</cp:revision>
  <dcterms:created xsi:type="dcterms:W3CDTF">2021-04-20T12:41:00Z</dcterms:created>
  <dcterms:modified xsi:type="dcterms:W3CDTF">2025-09-19T05:40:00Z</dcterms:modified>
</cp:coreProperties>
</file>